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北京市大兴区黄村医院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——公共卫生项目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项目申报单位（科室）：北京市大兴区黄村医院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主管部门（区直或镇）：大兴区卫生健康委员会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项目申报时间：2024年8月26日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公共卫生类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黄村医院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镇财政所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冯玮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69244148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医疗公共卫生支出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公共卫生类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医疗公共卫生支出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辖区内黄村医院服务人口数113917人。</w:t>
            </w:r>
            <w:bookmarkStart w:id="0" w:name="_GoBack"/>
            <w:bookmarkEnd w:id="0"/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公共卫生专项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2100408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乡镇卫生院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30218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卫生材料费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8F630EF"/>
    <w:rsid w:val="0A5D4D63"/>
    <w:rsid w:val="0EF83162"/>
    <w:rsid w:val="13F73D10"/>
    <w:rsid w:val="1AB508BB"/>
    <w:rsid w:val="1F1F0AC0"/>
    <w:rsid w:val="23982C68"/>
    <w:rsid w:val="2EA46E2C"/>
    <w:rsid w:val="2F471EE1"/>
    <w:rsid w:val="308113CB"/>
    <w:rsid w:val="34B53ED7"/>
    <w:rsid w:val="3E927E7E"/>
    <w:rsid w:val="4F815F87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ac</cp:lastModifiedBy>
  <cp:lastPrinted>2018-09-07T03:15:00Z</cp:lastPrinted>
  <dcterms:modified xsi:type="dcterms:W3CDTF">2024-08-21T02:55:23Z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